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5B9C3" w14:textId="77777777" w:rsidR="009F42AF" w:rsidRDefault="009F42AF" w:rsidP="009F4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PLEASINGTON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1CD439F8" w14:textId="77777777" w:rsidR="009F42AF" w:rsidRDefault="009F42AF" w:rsidP="009F4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Burley.</w:t>
      </w:r>
    </w:p>
    <w:p w14:paraId="14C0A78D" w14:textId="77777777" w:rsidR="009F42AF" w:rsidRDefault="009F42AF" w:rsidP="009F42AF">
      <w:pPr>
        <w:pStyle w:val="NoSpacing"/>
        <w:rPr>
          <w:rFonts w:cs="Times New Roman"/>
          <w:szCs w:val="24"/>
        </w:rPr>
      </w:pPr>
    </w:p>
    <w:p w14:paraId="3DE89880" w14:textId="77777777" w:rsidR="009F42AF" w:rsidRDefault="009F42AF" w:rsidP="009F42AF">
      <w:pPr>
        <w:pStyle w:val="NoSpacing"/>
        <w:rPr>
          <w:rFonts w:cs="Times New Roman"/>
          <w:szCs w:val="24"/>
        </w:rPr>
      </w:pPr>
    </w:p>
    <w:p w14:paraId="1F2F3CE5" w14:textId="77777777" w:rsidR="009F42AF" w:rsidRDefault="009F42AF" w:rsidP="009F4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Jan.1406</w:t>
      </w:r>
      <w:r>
        <w:rPr>
          <w:rFonts w:cs="Times New Roman"/>
          <w:szCs w:val="24"/>
        </w:rPr>
        <w:tab/>
        <w:t>He was licensed for the private celebration of divine services.</w:t>
      </w:r>
    </w:p>
    <w:p w14:paraId="723FE139" w14:textId="77777777" w:rsidR="009F42AF" w:rsidRPr="00E7711B" w:rsidRDefault="009F42AF" w:rsidP="009F4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17B04537" w14:textId="77777777" w:rsidR="009F42AF" w:rsidRDefault="009F42AF" w:rsidP="009F42AF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p.60)</w:t>
      </w:r>
    </w:p>
    <w:p w14:paraId="605C0C0C" w14:textId="77777777" w:rsidR="009F42AF" w:rsidRDefault="009F42AF" w:rsidP="009F42AF">
      <w:pPr>
        <w:pStyle w:val="NoSpacing"/>
        <w:rPr>
          <w:rFonts w:cs="Times New Roman"/>
          <w:szCs w:val="24"/>
        </w:rPr>
      </w:pPr>
    </w:p>
    <w:p w14:paraId="4647039F" w14:textId="77777777" w:rsidR="009F42AF" w:rsidRDefault="009F42AF" w:rsidP="009F42AF">
      <w:pPr>
        <w:pStyle w:val="NoSpacing"/>
        <w:rPr>
          <w:rFonts w:cs="Times New Roman"/>
          <w:szCs w:val="24"/>
        </w:rPr>
      </w:pPr>
    </w:p>
    <w:p w14:paraId="2D62CDBE" w14:textId="77777777" w:rsidR="009F42AF" w:rsidRDefault="009F42AF" w:rsidP="009F4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2024</w:t>
      </w:r>
    </w:p>
    <w:p w14:paraId="2371A5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D7427" w14:textId="77777777" w:rsidR="009F42AF" w:rsidRDefault="009F42AF" w:rsidP="009139A6">
      <w:r>
        <w:separator/>
      </w:r>
    </w:p>
  </w:endnote>
  <w:endnote w:type="continuationSeparator" w:id="0">
    <w:p w14:paraId="5B0024FD" w14:textId="77777777" w:rsidR="009F42AF" w:rsidRDefault="009F42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29C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E95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9F1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F3E3D" w14:textId="77777777" w:rsidR="009F42AF" w:rsidRDefault="009F42AF" w:rsidP="009139A6">
      <w:r>
        <w:separator/>
      </w:r>
    </w:p>
  </w:footnote>
  <w:footnote w:type="continuationSeparator" w:id="0">
    <w:p w14:paraId="0F7A6FBF" w14:textId="77777777" w:rsidR="009F42AF" w:rsidRDefault="009F42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EAE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DDA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B65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AF"/>
    <w:rsid w:val="000666E0"/>
    <w:rsid w:val="002510B7"/>
    <w:rsid w:val="00270799"/>
    <w:rsid w:val="005646FA"/>
    <w:rsid w:val="005C130B"/>
    <w:rsid w:val="00826F5C"/>
    <w:rsid w:val="009139A6"/>
    <w:rsid w:val="009411C2"/>
    <w:rsid w:val="009448BB"/>
    <w:rsid w:val="00947624"/>
    <w:rsid w:val="009F42AF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9161"/>
  <w15:chartTrackingRefBased/>
  <w15:docId w15:val="{864B27F6-DC99-4CE6-B4FE-5D30D767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2024-07-08T18:34:00Z</dcterms:created>
  <dcterms:modified xsi:type="dcterms:W3CDTF">2024-07-08T18:34:00Z</dcterms:modified>
</cp:coreProperties>
</file>